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A9" w:rsidRPr="00524ECC" w:rsidRDefault="00A260A9" w:rsidP="007E7ECD">
      <w:pPr>
        <w:spacing w:after="0" w:line="240" w:lineRule="auto"/>
        <w:ind w:left="9540"/>
        <w:jc w:val="center"/>
        <w:rPr>
          <w:rFonts w:ascii="Times New Roman" w:hAnsi="Times New Roman"/>
          <w:sz w:val="28"/>
          <w:szCs w:val="28"/>
        </w:rPr>
      </w:pPr>
      <w:r w:rsidRPr="00524ECC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</w:t>
      </w:r>
    </w:p>
    <w:p w:rsidR="00A260A9" w:rsidRDefault="00A260A9" w:rsidP="007E7ECD">
      <w:pPr>
        <w:spacing w:after="0" w:line="240" w:lineRule="auto"/>
        <w:ind w:left="9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r w:rsidRPr="00524ECC">
        <w:rPr>
          <w:rFonts w:ascii="Times New Roman" w:hAnsi="Times New Roman"/>
          <w:sz w:val="28"/>
          <w:szCs w:val="28"/>
        </w:rPr>
        <w:t>остановлению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ECC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524ECC">
        <w:rPr>
          <w:rFonts w:ascii="Times New Roman" w:hAnsi="Times New Roman"/>
          <w:sz w:val="28"/>
          <w:szCs w:val="28"/>
        </w:rPr>
        <w:t>Нижегородской области</w:t>
      </w:r>
    </w:p>
    <w:p w:rsidR="00A260A9" w:rsidRDefault="00A260A9" w:rsidP="007E7ECD">
      <w:pPr>
        <w:spacing w:after="0" w:line="240" w:lineRule="auto"/>
        <w:ind w:left="9540"/>
        <w:jc w:val="center"/>
        <w:rPr>
          <w:rFonts w:ascii="Times New Roman" w:hAnsi="Times New Roman"/>
          <w:sz w:val="28"/>
          <w:szCs w:val="28"/>
        </w:rPr>
      </w:pPr>
      <w:r w:rsidRPr="00524ECC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3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 w:rsidRPr="00524EC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1376</w:t>
      </w:r>
    </w:p>
    <w:p w:rsidR="00A260A9" w:rsidRDefault="00A260A9" w:rsidP="007E7E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0A9" w:rsidRDefault="00A260A9" w:rsidP="007E7EC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05AD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Поступление доходов по группам, подгруппам и статьям бюджетной классификации бюджета</w:t>
      </w:r>
    </w:p>
    <w:p w:rsidR="00A260A9" w:rsidRDefault="00A260A9" w:rsidP="007E7E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5AD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Дивеевского муниципального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округа Нижегородской области </w:t>
      </w:r>
      <w:r w:rsidRPr="00E05AD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A2CD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месяцев 2021</w:t>
      </w:r>
      <w:r w:rsidRPr="00E05AD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</w:p>
    <w:p w:rsidR="00A260A9" w:rsidRDefault="00A260A9" w:rsidP="007E7E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0A9" w:rsidRDefault="00A260A9" w:rsidP="007E7EC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05AD2">
        <w:rPr>
          <w:rFonts w:ascii="Times New Roman" w:hAnsi="Times New Roman"/>
          <w:color w:val="000000"/>
          <w:sz w:val="24"/>
          <w:szCs w:val="24"/>
          <w:lang w:eastAsia="ru-RU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6962"/>
        <w:gridCol w:w="2089"/>
        <w:gridCol w:w="2088"/>
        <w:gridCol w:w="1008"/>
      </w:tblGrid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на 2021 год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на 01.10.2021 г.</w:t>
            </w:r>
          </w:p>
        </w:tc>
        <w:tc>
          <w:tcPr>
            <w:tcW w:w="341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испол-нения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 Налоговые и неналоговые доходы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256 349 230,26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181 029 281,19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1.1. Налоги на прибыль, доходы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182 904 800,00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131 780 547,45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 Налог на доходы физических лиц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182 904 800,00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131 780 547,45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1.1.1.1. Налог на доходы физических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227,2271, и 228 Налогового кодекса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181 497 500,00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125 584 693,40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1.1.1.2.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практикой.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923 649,35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1.1.1.3.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523 000,00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611 839,69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1.1.1.4. 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649 300,00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362 903,00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1.1.1.5. Налог на доходы физических лиц в части суммы налога, превышающей 650 000 руб., относящейся к части налоговой базы, превышающей 5 000 000 руб.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4 297 462,01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1 03 00000 00 0000 000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 И УСЛУГИ), РЕАЛИЗУЕМЫЕ НА ТЕРРИТОРИИ РФ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11 776 300,00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8 732 519,11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74,2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1.2.1. Доходы от уплаты акцизов на дизельное, подлежащие распределению между бюджетами РФ и местными бюджетами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5 407 300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3 960 824,32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1.2.2. Доходы от уплаты акцизов на моторные масла для дизельных карбюраторных двигателей, подлежащие распределению между бюджетами РФ и местными бюджетами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30 810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28 310,67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1.2.3. Доходы от уплаты акцизов на автомобильный бензин, подлежащие распределению между бюджетами РФ и местными бюджетами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7 112 890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5 442 609,37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1 03 02261 01 0000 110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1.2.4. Доходы от уплаты акцизов на прямогонный бензин, подлежащие распределению между бюджетами РФ и местными бюджетами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-774 700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699 225,25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1.3. Налоги на совокупный доход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21 250 900,00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20 452 457,58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1 05 01000 02 0000 000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1.3.1. Налог, взимаемый с связи с применением упрощенной системой налогообложения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9 184 400,00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7 959 107,78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1 05 01011 02 0000 110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6 683 800,00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5 061 085,05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1 05 01021 02 0000 110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2 500 600,00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2 898 022,73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1.3.2. Единый налог на вмененный доход для определенных видов деятельности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1 260 700,00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1 357 070,63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1.3.2.1. Единый налог на вмененный доход для определенных видов деятельности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1 260 700,00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1 365 954,40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3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1.3.2.2. Единый налог на вмененный доход для определенных видов деятельности (за налоговые периоды, истекшие до 1 января 2011 года)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8 883,77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1 05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03000 01 0000 110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1.3.3. Единый сельскохозяйственный налог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9 119 300,00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9 830 714,16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1 05 03010 01 0000 110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1.2.3.1. Единый сельскохозяйственный налог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9 119 300,00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9 830 714,16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1.3.4. Налог, взимаемый в связи с применением патентной системы налогообложения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1 686 500,00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1 305 565,01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9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1 05 04060 02 0000 110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1.3.4.1. Налог, взимаемый в связи с применением патентной системы налогообложения, зачисляемый в бюджет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1 686 500,00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1 305 565,01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40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1.4. НАЛОГИ НА ИМУЩЕСТВО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27 047 900,00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7 060 586,43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352CC9">
        <w:trPr>
          <w:trHeight w:val="821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1.4.1. Налог на имущество физических лиц, взимаемым по ставкам, применяемым к объектам налогообложения, расположенным в границах муниципальных округов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8 657 200,00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1 766 721,60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9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1.4.2.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7 162 700,00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4 100 166,53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9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1.4.3.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11 228 000,00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1 193 698,30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1.5. Государственная пошлина, сборы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1 360 700,00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1 507 622,15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110,8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1.5.1. 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1 350 700,00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1 502 622,15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1 09 04052 14 0000 110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15,08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5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5 552 700,00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4 399 121,00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A260A9" w:rsidRPr="00373786" w:rsidTr="00352CC9">
        <w:trPr>
          <w:trHeight w:val="1383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1 11 05012 140000 120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аренда указанных земельных участков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2 551 700,00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1 605 468,51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1 11 05034 14 0000 120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1.6.2 Доходы от сдачи в аренду имущества, находящегося в оперативном управлении органов управления муниципальных округов и созданных ими учреждений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2 022 700,00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1 545 706,20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1 11 07014 14 0000 120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1.6.3 Доходы от перечисления части прибыли, остающейся после уплаты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34 820,42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1 11 09044 14 0000 120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1.6.4. Прочие поступления от использования имущества, находящегося в собственности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228 300,00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159 954,19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1 11 09080 14 0000 120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1.6.5. Плата, поступившая в рамках договора за предоставление и эксплуатацию нестационарного торгового объекта, на землях или земельных участках, находящихся в собственности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1 053 171,68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1.7. Платежи при пользовании природными ресурсами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96 000,00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52 663,42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54,9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1.7.1. Плата за выбросы загрязняющих веществ в атмосферный воздух стационарными объектами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17 900,00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9 861,92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1.7.2. Плата за выбросы загрязняющих веществ в водные объекты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550,12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1.7.3. Плата за размещение отходов производства и потребления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77 100,00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42 251,38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1.7.3 1. Плата за размещение отходов производства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77 100,00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42 133,88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1.7.3.2. Плата за размещение твердых коммунальных отходов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117,50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712 000,00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817 178,07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114,8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1.8.1. Прочие доходы от компенсации затрат государства бюджетов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712 000,00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817 178,07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1.9. Доходы от продажи материальных и нематериальных активов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4 600 000,00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5 849 936,67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127,2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1 14 06012 14 0000 430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1.9.1. Доходы от продажи земельных участков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4 300 000,00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4 933 677,77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711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1 14 06312 14 0000 430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1.9.2.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13 875,90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1.9.3. 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902 383,00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1.10. Штрафы, санкции, возмещение ущерба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661 600,00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105 047,77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1 16 01053 01 0000 140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1.10.1. Административные штрафы, установленные Главой 5 Кодекса РФ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89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1 16 01063 01 0000 140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1.10.2. Административные штрафы, установленные Главой 6 Кодекса РФ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8 876,46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89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1 16 01153 01 0000 140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1.10.3. Административные штрафы, установленные Главой 15 Кодекса РФ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п.6 ст.46 Бюджетного кодекса РФ), налагаемые мировыми судьями, комиссиями по делам несовершеннолетних и защите их прав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609,99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4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1 16 01173 01 0000 140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1.10.4. Административные штрафы, установленные главой 17 Кодекса РФ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из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422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1 16 01193 01 0000 140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1.10.5. Административные штрафы, установленные главой 19 Кодекса РФ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419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1 16 01203 01 0000 140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1.10.6. Административные штрафы, установленные Главой 20 Кодекса РФ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51 715,22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374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1.10.7.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нтрактом, заключенным муниципаль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ным органом, казенным учреждением муниципального округа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1 16 07090 14 0000 140</w:t>
            </w:r>
          </w:p>
        </w:tc>
        <w:tc>
          <w:tcPr>
            <w:tcW w:w="2354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1.10.6. Иные штрафы, неустойки, пени, уплаченные в соответствии с законом или договорам в случае неисполнения или ненадлежащего исполнения обязательств перед муниципальным органом, муниципального округа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631 600,00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24 996,10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1 17 00000 00 0000 140</w:t>
            </w:r>
          </w:p>
        </w:tc>
        <w:tc>
          <w:tcPr>
            <w:tcW w:w="2354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1.11 Прочие неналоговые доходы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386 330,26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271 616,62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70,3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1 17 01040 14 0000 140</w:t>
            </w:r>
          </w:p>
        </w:tc>
        <w:tc>
          <w:tcPr>
            <w:tcW w:w="2354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1.11.1. Невыясненные поступления, зачисляемые в бюджеты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182 209,68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1 17 15020 14 0000 140</w:t>
            </w:r>
          </w:p>
        </w:tc>
        <w:tc>
          <w:tcPr>
            <w:tcW w:w="2354" w:type="pct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1.11.2. Инициативные платежи, зачисляемые в бюджеты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386 330,26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89 406,94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 Безвозмездные поступления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1 452 098 338,75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614 231 609,45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42,3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2 02 00000 00 000 000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1 453 154 551,99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615 287 822,69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42,3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96 039 600,00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68 841 266,25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A260A9" w:rsidRPr="00373786" w:rsidTr="007E7ECD">
        <w:trPr>
          <w:trHeight w:val="60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2 02 15001 14 0220 150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2.1.1 Дотации из областного фонда финансовой поддержки на выравнивание бюджетной обеспеченности 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85 024 900,00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60 580 241,25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2 02 15002 14 0220 150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2.1.2. Дотации бюджетам 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 на поддержку мер по обеспечению сбалансированности бюджетов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11 014 700,00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8 261 025,00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2.1.2. Субсидии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бюджетов бюджетной системы Российской Федерации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1 112 478 999,38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365 825 894,73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A260A9" w:rsidRPr="00373786" w:rsidTr="007E7ECD">
        <w:trPr>
          <w:trHeight w:val="9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202 20077 14 0220 150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 (Доп.ФК.335)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86 065 000,00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31 756 200,24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202 20216 14 0220 150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содержание автомобильных дорог общего пользования местного значения (Доп.ФК.371)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1 595 400,00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494 912,49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202 20216 14 0220 150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капитальный ремонт и ремонт автомобильных дорог общего пользования местного значения (Доп.ФК.386)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13 804 200,00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60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2 02 25113 14 0220 150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софинансирование капитальных вложений государственной собственности и софинансирование мероприятий, не относящихся к капитальным вложениям в объекты государственной собственности, в рамках развития паломническо- туристического кластера Арзамас-Дивеево-Саров за счет средств областного бюджета (Доп.ФК.399)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113 385 613,52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33 508 440,38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57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2 02 25113 14 0110 150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софинансирование капитальных вложений государственной собственности и софинансирование мероприятий, не относящихся к капитальным вложениям в объекты государственной собственности, в рамках развития паломническо- туристического кластера Арзамас-Дивеево-Саров за счет средств федерального бюджета (Доп.ФК.516)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322 712 900,00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92 113 410,22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202 25304 14 0220 150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(Доп.ФК.768)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1 914 110,18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1 377 233,30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03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202 25304 14 0110 150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(Доп.ФК. 504)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5 447 853,04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3 919 817,88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2 02 25467 14 0110 150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тыс.чел. (Доп.ФК. 529)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579 896,35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579 896,35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2 02 25467 14 0220 150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тыс.чел. (Доп.ФК. 345)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203 747,37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203 747,37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202 25497 14 0110 150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реализацию мероприятий по обеспечению жильем молодых семей (Доп.ФК. 562)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152 488,57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152 488,57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202 25497 14 0220 150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реализацию мероприятий по обеспечению жильем молодых семей (Доп.ФК. 334)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376 969,14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376 969,14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202 25519 14 0110 150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поддержку отрасли культуры (Доп.ФК. 536)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203 25519 14 0220 150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поддержку отрасли культуры (Доп.ФК. 355)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17 567,57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17 567,57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5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202 25555 14 0110 150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поддержку государственных программ и муниципальных программ формирования современной городской среды (Доп.ФК. 564)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3 599 728,33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3 599 728,33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0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203 25555 14 0220 150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поддержку государственных программ и муниципальных программ формирования современной городской среды (Доп.ФК. 350)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149 988,69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149 988,69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0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2 02 25576 14 0220 150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реализацию мероприятий по благоустройству сельских территорий за счет средств областного бюджета (Доп.ФК. 764)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147 681,91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0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2 02 25576 14 0110 150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реализацию мероприятий по благоустройству сельских территорий за счет средств федерального бюджета (Доп.ФК. 577)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3 544 365,89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08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2 02 27112 14 0220 150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софинансирование капитальных вложений в объекты муниципальной собственности за счет средств областного бюджета (Доп.ФК 337)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1 668 200,00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2 02 27112 14 0110 150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софинансирование капитальных вложений в объекты муниципальной собственности за счет средств федерального бюджета (Доп.ФК. 507)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155 925 000,00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2 02 27336 14 0220 150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государственную поддержку инвестиционных проектов путем софинансирования строительства объектов обеспечивающей инфраструктуры (Доп.ФК.354)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92 251 440,00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35 275 181,09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2 02 27336 14 0220 150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государственную поддержку инвестиционных проектов путем софинансирования строительства объектов обеспечивающей инфраструктуры (Доп.ФК.510)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258 930 500,00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141 358 245,25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45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202 29999 00 0000 000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субсидии: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49 956 348,82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20 892 067,86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реализацию проекта инициативного бюджетирования "Вам решать!" (Доп.ФК 303)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4 971 826,54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641 243,86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оказание частичной финансовой поддержки средств массовой информации (Доп.ФК 308)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1 374 200,00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1 030 648,00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софинансирование мероприятий по развитию паломническо-туристического кластера "Арзамас-Дивеево-Саров" (Доп.ФК 330)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8 375 300,00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shd w:val="clear" w:color="000000" w:fill="FFFFFF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8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выплату заработной платы с начислениями на нее работникам муниципальных учреждений и органов местного самоуправления (Доп.ФК 380)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17 817 800,00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13 363 350,00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капитальный ремонт образовательных организаций Нижегородской области (Доп.ФК 392)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5 782 000,00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проведение комплексных кадастровых работ (Доп.ФК.713)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2 010 800,00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реализацию социально значимых мероприятий в рамках решения вопросов местного значения (Доп.ФК.727)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оплату труда отдельным категориям работников муниципальных учреждений и органов местного самоуправления (Доп.ФК.748)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2 592 700,00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софинансирование дополнительных расходов муниципальных образований связанных с реализацией проектов инициативного бюджетирования (Доп.ФК.752)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622 722,28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014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(Доп.ФК. 769)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2 208 500,00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1 656 378,00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202 29999 14 0220 000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обеспечение доступа к системе электронного документооборота (Доп.ФК 775)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200 448,00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2 02 30000 05 0000 150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227 140 316,59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163 611 918,56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2 02 30024 14 0000 150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выполнение передаваемых полномочий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187 262 685,00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135 784 960,31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исполнение полномочий в сфере общего образования в муниципальных дошкольных 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(Доп.ФК 310)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41 274 500,00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29 408 081,25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созданию и организации деятельности муниципальных комиссий по делам несовершеннолетних и защите их прав (Доп.ФК 315)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469 700,00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352 275,00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государственных полномочий по поддержке сельскохозяйственного производства (Доп.ФК 316)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3 840 100,00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2 880 075,00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9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(Доп.ФК 317)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472 875,00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и осуществлению деятельности по опеке и попечительству в отношении несовершеннолетних граждан (Доп.ФК 318)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465 400,00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349 050,00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и осуществлению деятельности по опеке и попечительству в отношении совершеннолетних граждан (Доп.ФК 319)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394 200,00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295 650,00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8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исполнение полномочий в сфере общего образования в муниципальных общеобразовательных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(Доп.ФК 320)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117 979 700,00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84 044 332,50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2817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(Доп. ФК 328)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15 538 800,00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11 654 100,00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971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(Доп.ФК 333)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411 900,00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274 600,00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0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(Доп.ФК 342)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333 400,00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156 561,56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2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(Доп.ФК 356)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9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(Доп.ФК 381)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228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 (Доп. ФК 387)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37 875,00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9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возмещение части затрат на приобретение оборудования и техники за счет средств областного бюджета (Доп. ФК 389)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5 457 185,00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5 457 185,00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57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202 30 024 14 0220 150 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(Доп. ФК 736)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355 800,00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355 800,00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456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202 30029 14 0220 150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выплаты компенсации части родительской платы за присмотр и уход за ребенком в гос. и мун. дошкольных образовательных организациях, частных образовательных организациях, реализующих образовательную программу дошкольного образования, в т.ч. обеспечение организации выплаты компенсации родительской платы (Доп. ФК 323)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1 923 500,00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1 442 625,00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202 35082 14 0220 150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обеспечение детей-сирот и детей, оставшихся без попечения родителей, жилыми помещениями за счет средств областного бюджета (Доп.ФК 388)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13 948 080,00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6 172 047,00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8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202 35118 14 0110 150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первичному воинскому учету на территориях, где отсутствуют военные комиссариаты (Доп.ФК 503)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295 628,49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202 35120 14 0110 150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составление (изменение) списков кандидатов в присяжные заседатели федеральных судов общей юрисдикции в РФ (Доп.ФК 555)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14 600,00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202 35303 14 0110 150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финансовому обеспечению выплат ежемесячного денежного вознаграждения за классное руководство педагогическим работникам (Доп.ФК. 582)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9 830 000,00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7 372 486,00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202 35502 14 0220 150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обеспечение прироста сельскохозяйственной продукции собственного производства (Доп.ФК.332)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3 705 676,43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3 705 676,43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202 35502 14 0110 150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обеспечение прироста сельскохозяйственной продукции собственного производства (Доп.ФК.547)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5 130 177,87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5 130 177,87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3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203 35508 14 0110 150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возмещение части затрат на поддержку элитного семеноводства за счет средств областного бюджета (Доп.ФК 551)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818 041,29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793 484,25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7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203 35508 14 0220 150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возмещение части затрат на поддержку элитного семеноводства за счет средств областного бюджета (Доп.ФК 327)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868 353,54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859 725,39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7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203 35508 14 0220 150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возмещение части затрат на поддержку племенного животноводства за счет средств областного бюджета (Доп. ФК 329)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232 243,00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232 243,00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7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203 35508 14 0110 150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возмещение части затрат на поддержку собственного производства молока (Доп.ФК 568)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851 710,00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518 117,33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7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203 35508 14 0220 150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возмещение части затрат на поддержку собственного производства молока (Доп.ФК 396)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1 851 249,46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1 304 747,49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202 40000 00 0000 150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2.1.4 Иные межбюджетные трансферты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17 495 636,02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17 008 743,15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A260A9" w:rsidRPr="00373786" w:rsidTr="007E7ECD">
        <w:trPr>
          <w:trHeight w:val="73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202 45160 00 0000 150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округ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ов для компенсации дополнительных расходов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17 495 636,02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17 008 743,15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3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202 45160 14 0220 150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областного бюджета из резервного фонда Правительства Нижегородской области (Доп.ФК 011)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2 321 999,00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2 321 999,00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51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202 45160 14 0220 150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фонда на поддержку территорий (Доп.ФК 028)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738 000,00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9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202 45160 14 0220 150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возмещение части затрат организаций, пострадавших от распространения новой коронавирусной инфекции (COVID-19), на оплату труда работников (Доп.ФК 745)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9 281 731,26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9 178 706,79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10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202 45160 14 0220 150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возмещение затрат организаций, пострадавших от распространения новой коронавирусной инфекции (COVID-19), на оплату коммунальных услуг (Доп.ФК 747)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3 621 304,96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3 621 304,96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76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202 45160 14 0220 150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финансовое обеспечение деятельности центров образования цифрового и гуманитарного профилей "Точка роста" (Доп.ФК 760)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1 532 600,80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1 148 732,40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660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219 00000 00 0000 150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2.2.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1 056 213,24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1 056 213,24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260A9" w:rsidRPr="00373786" w:rsidTr="007E7ECD">
        <w:trPr>
          <w:trHeight w:val="109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219 25502 14 0000 150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муниципальных округов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6 135,59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6 135,59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94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219 60010 14 0000 150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1 050 077,65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1 050 077,65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60A9" w:rsidRPr="00373786" w:rsidTr="007E7ECD">
        <w:trPr>
          <w:trHeight w:val="315"/>
        </w:trPr>
        <w:tc>
          <w:tcPr>
            <w:tcW w:w="892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4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1 708 447 569,01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6" w:type="pct"/>
            <w:shd w:val="clear" w:color="000000" w:fill="FFFFFF"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795 260 890,64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" w:type="pct"/>
            <w:noWrap/>
            <w:vAlign w:val="center"/>
          </w:tcPr>
          <w:p w:rsidR="00A260A9" w:rsidRPr="00D858CA" w:rsidRDefault="00A260A9" w:rsidP="007E7E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58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</w:tbl>
    <w:p w:rsidR="00A260A9" w:rsidRPr="007E7ECD" w:rsidRDefault="00A260A9" w:rsidP="007E7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260A9" w:rsidRPr="007E7ECD" w:rsidSect="00023E5B">
      <w:headerReference w:type="even" r:id="rId6"/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0A9" w:rsidRDefault="00A260A9">
      <w:r>
        <w:separator/>
      </w:r>
    </w:p>
  </w:endnote>
  <w:endnote w:type="continuationSeparator" w:id="0">
    <w:p w:rsidR="00A260A9" w:rsidRDefault="00A26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0A9" w:rsidRDefault="00A260A9">
      <w:r>
        <w:separator/>
      </w:r>
    </w:p>
  </w:footnote>
  <w:footnote w:type="continuationSeparator" w:id="0">
    <w:p w:rsidR="00A260A9" w:rsidRDefault="00A26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0A9" w:rsidRDefault="00A260A9" w:rsidP="00023E5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60A9" w:rsidRDefault="00A260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0A9" w:rsidRPr="00023E5B" w:rsidRDefault="00A260A9" w:rsidP="00023E5B">
    <w:pPr>
      <w:pStyle w:val="Header"/>
      <w:framePr w:wrap="around" w:vAnchor="text" w:hAnchor="margin" w:xAlign="center" w:y="1"/>
      <w:spacing w:after="0" w:line="240" w:lineRule="auto"/>
      <w:jc w:val="center"/>
      <w:rPr>
        <w:rStyle w:val="PageNumber"/>
        <w:rFonts w:ascii="Times New Roman" w:hAnsi="Times New Roman"/>
        <w:sz w:val="24"/>
        <w:szCs w:val="24"/>
      </w:rPr>
    </w:pPr>
    <w:r w:rsidRPr="00023E5B">
      <w:rPr>
        <w:rStyle w:val="PageNumber"/>
        <w:rFonts w:ascii="Times New Roman" w:hAnsi="Times New Roman"/>
        <w:sz w:val="24"/>
        <w:szCs w:val="24"/>
      </w:rPr>
      <w:fldChar w:fldCharType="begin"/>
    </w:r>
    <w:r w:rsidRPr="00023E5B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23E5B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15</w:t>
    </w:r>
    <w:r w:rsidRPr="00023E5B">
      <w:rPr>
        <w:rStyle w:val="PageNumber"/>
        <w:rFonts w:ascii="Times New Roman" w:hAnsi="Times New Roman"/>
        <w:sz w:val="24"/>
        <w:szCs w:val="24"/>
      </w:rPr>
      <w:fldChar w:fldCharType="end"/>
    </w:r>
  </w:p>
  <w:p w:rsidR="00A260A9" w:rsidRPr="00023E5B" w:rsidRDefault="00A260A9" w:rsidP="00023E5B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AD2"/>
    <w:rsid w:val="00023E5B"/>
    <w:rsid w:val="000C27D2"/>
    <w:rsid w:val="00193893"/>
    <w:rsid w:val="001F1A1D"/>
    <w:rsid w:val="00211197"/>
    <w:rsid w:val="00257DE8"/>
    <w:rsid w:val="00352CC9"/>
    <w:rsid w:val="00373786"/>
    <w:rsid w:val="00405A31"/>
    <w:rsid w:val="00451595"/>
    <w:rsid w:val="00524ECC"/>
    <w:rsid w:val="006226A7"/>
    <w:rsid w:val="00634AD7"/>
    <w:rsid w:val="006C3C0F"/>
    <w:rsid w:val="00704230"/>
    <w:rsid w:val="007A1D19"/>
    <w:rsid w:val="007E0D87"/>
    <w:rsid w:val="007E7ECD"/>
    <w:rsid w:val="00872E1E"/>
    <w:rsid w:val="008B7EDF"/>
    <w:rsid w:val="00974070"/>
    <w:rsid w:val="009A2F17"/>
    <w:rsid w:val="00A25F21"/>
    <w:rsid w:val="00A260A9"/>
    <w:rsid w:val="00B34A81"/>
    <w:rsid w:val="00B50F52"/>
    <w:rsid w:val="00B55045"/>
    <w:rsid w:val="00C67DAD"/>
    <w:rsid w:val="00D858CA"/>
    <w:rsid w:val="00DA2CD6"/>
    <w:rsid w:val="00E05AD2"/>
    <w:rsid w:val="00E874A5"/>
    <w:rsid w:val="00F16C97"/>
    <w:rsid w:val="00F923D3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F2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B34A8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34A8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B34A8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B34A8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B34A8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B34A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B34A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B34A8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B34A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B34A8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B34A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B34A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B34A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B34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B34A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D858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23E5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6BF"/>
    <w:rPr>
      <w:lang w:eastAsia="en-US"/>
    </w:rPr>
  </w:style>
  <w:style w:type="character" w:styleId="PageNumber">
    <w:name w:val="page number"/>
    <w:basedOn w:val="DefaultParagraphFont"/>
    <w:uiPriority w:val="99"/>
    <w:rsid w:val="00023E5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23E5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26B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15</Pages>
  <Words>4020</Words>
  <Characters>22919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1</dc:creator>
  <cp:keywords/>
  <dc:description/>
  <cp:lastModifiedBy>Admin</cp:lastModifiedBy>
  <cp:revision>4</cp:revision>
  <dcterms:created xsi:type="dcterms:W3CDTF">2021-11-12T10:00:00Z</dcterms:created>
  <dcterms:modified xsi:type="dcterms:W3CDTF">2021-11-12T11:00:00Z</dcterms:modified>
</cp:coreProperties>
</file>